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C51B6" w14:textId="77777777" w:rsidR="00C065BE" w:rsidRPr="00690BA6" w:rsidRDefault="00C065BE" w:rsidP="00C065B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KYLWEY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E67A0D1" w14:textId="77777777" w:rsidR="00C065BE" w:rsidRDefault="00C065BE" w:rsidP="00C065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8912268" w14:textId="77777777" w:rsidR="00C065BE" w:rsidRDefault="00C065BE" w:rsidP="00C065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E1B744" w14:textId="77777777" w:rsidR="00C065BE" w:rsidRDefault="00C065BE" w:rsidP="00C065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406A1F" w14:textId="77777777" w:rsidR="00C065BE" w:rsidRDefault="00C065BE" w:rsidP="00C065B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7A33E67F" w14:textId="77777777" w:rsidR="00C065BE" w:rsidRDefault="00C065BE" w:rsidP="00C065B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41EA207" w14:textId="77777777" w:rsidR="00C065BE" w:rsidRDefault="00C065BE" w:rsidP="00C065BE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163AC52E" w14:textId="77777777" w:rsidR="00C065BE" w:rsidRDefault="00C065BE" w:rsidP="00C065B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7AB38FF" w14:textId="77777777" w:rsidR="00C065BE" w:rsidRDefault="00C065BE" w:rsidP="00C065B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EB66CD3" w14:textId="77777777" w:rsidR="00C065BE" w:rsidRDefault="00C065BE" w:rsidP="00C065B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February 2021</w:t>
      </w:r>
    </w:p>
    <w:p w14:paraId="482B423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278866" w14:textId="77777777" w:rsidR="00C065BE" w:rsidRDefault="00C065BE" w:rsidP="009139A6">
      <w:r>
        <w:separator/>
      </w:r>
    </w:p>
  </w:endnote>
  <w:endnote w:type="continuationSeparator" w:id="0">
    <w:p w14:paraId="27B7C977" w14:textId="77777777" w:rsidR="00C065BE" w:rsidRDefault="00C065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EF3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3AD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BF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70BB9" w14:textId="77777777" w:rsidR="00C065BE" w:rsidRDefault="00C065BE" w:rsidP="009139A6">
      <w:r>
        <w:separator/>
      </w:r>
    </w:p>
  </w:footnote>
  <w:footnote w:type="continuationSeparator" w:id="0">
    <w:p w14:paraId="57EDAF37" w14:textId="77777777" w:rsidR="00C065BE" w:rsidRDefault="00C065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D30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EC0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B1A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5BE"/>
    <w:rsid w:val="000666E0"/>
    <w:rsid w:val="002510B7"/>
    <w:rsid w:val="005C130B"/>
    <w:rsid w:val="00826F5C"/>
    <w:rsid w:val="009139A6"/>
    <w:rsid w:val="009448BB"/>
    <w:rsid w:val="00A3176C"/>
    <w:rsid w:val="00BA00AB"/>
    <w:rsid w:val="00C065B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E550B"/>
  <w15:chartTrackingRefBased/>
  <w15:docId w15:val="{73D94B7B-B856-4D8B-B11A-218A9FAF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2021-03-26T20:53:00Z</dcterms:created>
  <dcterms:modified xsi:type="dcterms:W3CDTF">2021-03-26T20:54:00Z</dcterms:modified>
</cp:coreProperties>
</file>